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551CD3" w:rsidP="00551CD3">
      <w:pPr>
        <w:spacing w:line="240" w:lineRule="auto"/>
        <w:jc w:val="right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E07D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35690" w:rsidRPr="00335690" w:rsidRDefault="00335690" w:rsidP="00335690">
            <w:pPr>
              <w:spacing w:after="0" w:line="240" w:lineRule="auto"/>
              <w:rPr>
                <w:rFonts w:eastAsia="Times New Roman"/>
                <w:bCs/>
                <w:lang w:val="en-GB" w:eastAsia="pl-PL"/>
              </w:rPr>
            </w:pPr>
            <w:bookmarkStart w:id="0" w:name="table01"/>
            <w:bookmarkEnd w:id="0"/>
            <w:r w:rsidRPr="00335690">
              <w:rPr>
                <w:rFonts w:eastAsia="Times New Roman"/>
                <w:bCs/>
                <w:lang w:val="en-GB" w:eastAsia="pl-PL"/>
              </w:rPr>
              <w:t>FACULTY OF COMPUTER SCIENCE ANG MANAGEMENT</w:t>
            </w:r>
          </w:p>
          <w:p w:rsidR="003C337D" w:rsidRPr="00335690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0E07D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0E07D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E07D7" w:rsidRPr="000E07D7">
              <w:rPr>
                <w:rFonts w:eastAsia="Times New Roman"/>
                <w:b/>
                <w:bCs/>
                <w:lang w:val="en-GB" w:eastAsia="pl-PL"/>
              </w:rPr>
              <w:t>Nauka</w:t>
            </w:r>
            <w:proofErr w:type="spellEnd"/>
            <w:r w:rsidR="000E07D7" w:rsidRPr="000E07D7">
              <w:rPr>
                <w:rFonts w:eastAsia="Times New Roman"/>
                <w:b/>
                <w:bCs/>
                <w:lang w:val="en-GB" w:eastAsia="pl-PL"/>
              </w:rPr>
              <w:t xml:space="preserve"> o </w:t>
            </w:r>
            <w:proofErr w:type="spellStart"/>
            <w:r w:rsidR="000E07D7" w:rsidRPr="000E07D7">
              <w:rPr>
                <w:rFonts w:eastAsia="Times New Roman"/>
                <w:b/>
                <w:bCs/>
                <w:lang w:val="en-GB" w:eastAsia="pl-PL"/>
              </w:rPr>
              <w:t>organizacji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0E07D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E07D7" w:rsidRPr="000E07D7">
              <w:rPr>
                <w:rFonts w:eastAsia="Times New Roman"/>
                <w:b/>
                <w:bCs/>
                <w:lang w:val="en-US" w:eastAsia="pl-PL"/>
              </w:rPr>
              <w:t>Organizational Science</w:t>
            </w:r>
          </w:p>
          <w:p w:rsidR="000E07D7" w:rsidRPr="000E07D7" w:rsidRDefault="000E07D7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Management </w:t>
            </w:r>
          </w:p>
          <w:p w:rsidR="000E07D7" w:rsidRDefault="000E07D7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703C6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3C337D" w:rsidP="000E07D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0E07D7" w:rsidRPr="000E07D7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0E07D7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:rsidR="000E07D7" w:rsidRPr="000E07D7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0E07D7" w:rsidRPr="000E07D7" w:rsidRDefault="000E07D7" w:rsidP="000E07D7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0E07D7">
              <w:rPr>
                <w:rFonts w:eastAsia="Times New Roman"/>
                <w:b/>
                <w:bCs/>
                <w:lang w:val="en-GB" w:eastAsia="pl-PL"/>
              </w:rPr>
              <w:t>ZMZ1243</w:t>
            </w:r>
          </w:p>
          <w:p w:rsidR="00551CD3" w:rsidRPr="00551CD3" w:rsidRDefault="000E07D7" w:rsidP="000E07D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E07D7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0E07D7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3"/>
        <w:gridCol w:w="1222"/>
        <w:gridCol w:w="1222"/>
        <w:gridCol w:w="1261"/>
        <w:gridCol w:w="1063"/>
        <w:gridCol w:w="1124"/>
      </w:tblGrid>
      <w:tr w:rsidR="00551CD3" w:rsidRPr="00551CD3" w:rsidTr="00244177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44177" w:rsidRPr="000E07D7" w:rsidTr="00782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782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551CD3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244177" w:rsidRDefault="00244177" w:rsidP="0024417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4417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244177" w:rsidRDefault="00244177" w:rsidP="0024417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44177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44177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551CD3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611AD1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4177" w:rsidRPr="000E07D7" w:rsidTr="002420B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177" w:rsidRPr="00551CD3" w:rsidRDefault="00244177" w:rsidP="0024417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5A3EFB" w:rsidRDefault="00244177" w:rsidP="002441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A3EFB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4177" w:rsidRPr="00390B75" w:rsidRDefault="00244177" w:rsidP="002441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352176" w:rsidP="00352176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-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D654A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352176" w:rsidRDefault="00352176" w:rsidP="00352176">
            <w:pPr>
              <w:spacing w:after="0" w:line="240" w:lineRule="auto"/>
              <w:jc w:val="center"/>
              <w:rPr>
                <w:rFonts w:eastAsia="Calibri"/>
                <w:lang w:val="en-US" w:eastAsia="pl-PL"/>
              </w:rPr>
            </w:pPr>
            <w:bookmarkStart w:id="3" w:name="table04"/>
            <w:bookmarkEnd w:id="3"/>
            <w:r w:rsidRPr="00352176">
              <w:rPr>
                <w:rFonts w:eastAsia="Calibri"/>
                <w:b/>
                <w:bCs/>
                <w:sz w:val="22"/>
                <w:lang w:val="en-US" w:eastAsia="pl-PL"/>
              </w:rPr>
              <w:t>SUBJECT OBJECTIVES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To </w:t>
            </w:r>
            <w:r w:rsidRPr="00352176">
              <w:rPr>
                <w:rFonts w:eastAsia="Calibri"/>
                <w:bCs/>
                <w:lang w:val="en-US"/>
              </w:rPr>
              <w:t xml:space="preserve">ensure fundamental knowledge </w:t>
            </w:r>
            <w:r w:rsidRPr="00352176">
              <w:rPr>
                <w:rFonts w:eastAsia="Calibri"/>
                <w:lang w:val="en"/>
              </w:rPr>
              <w:t xml:space="preserve">(including application aspects) </w:t>
            </w:r>
            <w:r w:rsidRPr="00352176">
              <w:rPr>
                <w:rFonts w:eastAsia="Calibri"/>
                <w:bCs/>
                <w:lang w:val="en-US"/>
              </w:rPr>
              <w:t>about</w:t>
            </w:r>
            <w:r w:rsidRPr="00352176">
              <w:rPr>
                <w:rFonts w:eastAsia="Calibri"/>
                <w:lang w:val="en"/>
              </w:rPr>
              <w:t>: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C1. types of organizations and their organizational and legal forms 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>C2. the impact of the environment on organizational operations  (including global environment issues)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C3. organizational development dynamics and characteristics of the organization in various development phases 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C4. organization as a system of functions, processes and operations within the organization 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>C5. inter-organizational relationships (incl. corporate social responsibility issues)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/>
              </w:rPr>
            </w:pPr>
            <w:r w:rsidRPr="00352176">
              <w:rPr>
                <w:rFonts w:eastAsia="Calibri"/>
                <w:lang w:val="en"/>
              </w:rPr>
              <w:t xml:space="preserve">To </w:t>
            </w:r>
            <w:r w:rsidRPr="00352176">
              <w:rPr>
                <w:rFonts w:eastAsia="Calibri"/>
                <w:lang w:val="en-US"/>
              </w:rPr>
              <w:t xml:space="preserve">ensure </w:t>
            </w:r>
            <w:r w:rsidRPr="00352176">
              <w:rPr>
                <w:rFonts w:eastAsia="Calibri"/>
                <w:lang w:val="en"/>
              </w:rPr>
              <w:t>fundamental skills to: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 w:eastAsia="pl-PL"/>
              </w:rPr>
            </w:pPr>
            <w:r w:rsidRPr="00352176">
              <w:rPr>
                <w:rFonts w:eastAsia="Calibri"/>
                <w:lang w:val="en"/>
              </w:rPr>
              <w:t xml:space="preserve">C6. </w:t>
            </w:r>
            <w:r w:rsidRPr="00352176">
              <w:rPr>
                <w:rFonts w:eastAsia="Calibri"/>
                <w:lang w:val="en" w:eastAsia="pl-PL"/>
              </w:rPr>
              <w:t>identify and evaluate organizational and legal forms for selected organization</w:t>
            </w:r>
          </w:p>
          <w:p w:rsidR="00352176" w:rsidRPr="00352176" w:rsidRDefault="00352176" w:rsidP="00352176">
            <w:pPr>
              <w:spacing w:after="0" w:line="240" w:lineRule="auto"/>
              <w:rPr>
                <w:rFonts w:eastAsia="Calibri"/>
                <w:lang w:val="en" w:eastAsia="pl-PL"/>
              </w:rPr>
            </w:pPr>
            <w:r w:rsidRPr="00352176">
              <w:rPr>
                <w:rFonts w:eastAsia="Calibri"/>
                <w:lang w:val="en" w:eastAsia="pl-PL"/>
              </w:rPr>
              <w:t xml:space="preserve">C7. analyze and evaluate the organization as a system of functions, processes and operations </w:t>
            </w:r>
          </w:p>
          <w:p w:rsidR="00551CD3" w:rsidRPr="00352176" w:rsidRDefault="00352176" w:rsidP="00352176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Calibri"/>
                <w:lang w:val="en" w:eastAsia="pl-PL"/>
              </w:rPr>
              <w:t>C8. analyze and evaluate the organization in its different life cycle stages</w:t>
            </w:r>
          </w:p>
        </w:tc>
      </w:tr>
    </w:tbl>
    <w:p w:rsidR="00551CD3" w:rsidRPr="0035217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D654A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Times New Roman"/>
                <w:lang w:val="en-GB" w:eastAsia="pl-PL"/>
              </w:rPr>
              <w:t xml:space="preserve">PEK_W01 – has a basic knowledge about types of organizations and their organizational and </w:t>
            </w:r>
            <w:r w:rsidRPr="00352176">
              <w:rPr>
                <w:rFonts w:eastAsia="Times New Roman"/>
                <w:lang w:val="en-GB" w:eastAsia="pl-PL"/>
              </w:rPr>
              <w:lastRenderedPageBreak/>
              <w:t>legal forms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Times New Roman"/>
                <w:lang w:val="en-GB" w:eastAsia="pl-PL"/>
              </w:rPr>
              <w:t>PEK_W02 – explains and illustrates the impact of the environment on the operations of the organization including global environment issues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Times New Roman"/>
                <w:lang w:val="en-GB" w:eastAsia="pl-PL"/>
              </w:rPr>
              <w:t>PEK_W03 – has a basic knowledge about of forming and functioning of the organization, understands organizational development stages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Times New Roman"/>
                <w:lang w:val="en-GB" w:eastAsia="pl-PL"/>
              </w:rPr>
              <w:t xml:space="preserve">PEK_W04 – explains and illustrates the organization as a system of functions, processes and operations 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Times New Roman"/>
                <w:lang w:val="en-GB" w:eastAsia="pl-PL"/>
              </w:rPr>
              <w:t>PEK_W05 – has basic knowledge about inter-organizational relationships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52176">
              <w:rPr>
                <w:rFonts w:eastAsia="Times New Roman"/>
                <w:lang w:val="en-US" w:eastAsia="pl-PL"/>
              </w:rPr>
              <w:t xml:space="preserve">PEK_U01 – </w:t>
            </w:r>
            <w:r w:rsidRPr="00352176">
              <w:rPr>
                <w:rFonts w:eastAsia="Times New Roman"/>
                <w:lang w:val="en" w:eastAsia="pl-PL"/>
              </w:rPr>
              <w:t>analyzes and evaluates (at a basic level) the organizational and legal forms of organizations</w:t>
            </w:r>
            <w:r w:rsidRPr="00352176">
              <w:rPr>
                <w:rFonts w:eastAsia="Times New Roman"/>
                <w:lang w:val="en-US" w:eastAsia="pl-PL"/>
              </w:rPr>
              <w:t xml:space="preserve"> 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52176">
              <w:rPr>
                <w:rFonts w:eastAsia="Times New Roman"/>
                <w:lang w:val="en-US" w:eastAsia="pl-PL"/>
              </w:rPr>
              <w:t>PEK_U02 – analyzes and evaluates (at a basic level) the organization as a system of functions, processes and projects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52176">
              <w:rPr>
                <w:rFonts w:eastAsia="Times New Roman"/>
                <w:lang w:val="en-US" w:eastAsia="pl-PL"/>
              </w:rPr>
              <w:t>PEK_U03 – analyzes and evaluates (at a basic level) organizational designs and work positions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52176">
              <w:rPr>
                <w:rFonts w:eastAsia="Times New Roman"/>
                <w:lang w:val="en-US" w:eastAsia="pl-PL"/>
              </w:rPr>
              <w:t xml:space="preserve">PEK_U04 – analyzes and evaluates (at a basic level) </w:t>
            </w:r>
            <w:r w:rsidRPr="00352176">
              <w:rPr>
                <w:rFonts w:eastAsia="Times New Roman"/>
                <w:lang w:val="en" w:eastAsia="pl-PL"/>
              </w:rPr>
              <w:t xml:space="preserve">organizations in different life cycle stages 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352176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:rsidR="00352176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" w:eastAsia="pl-PL"/>
              </w:rPr>
            </w:pPr>
            <w:r w:rsidRPr="00352176">
              <w:rPr>
                <w:rFonts w:eastAsia="Times New Roman"/>
                <w:lang w:val="en" w:eastAsia="pl-PL"/>
              </w:rPr>
              <w:t>PEK_K01 - is aware of the need to develop knowledge and skills in the science of organization and management</w:t>
            </w:r>
            <w:r w:rsidRPr="00352176">
              <w:rPr>
                <w:rFonts w:eastAsia="Times New Roman"/>
                <w:lang w:val="en" w:eastAsia="pl-PL"/>
              </w:rPr>
              <w:br/>
              <w:t>PEK_K02 - is aware that manager’s job is to continuously identify, analyze and resolve issues in organizations</w:t>
            </w:r>
            <w:r w:rsidRPr="00352176">
              <w:rPr>
                <w:rFonts w:eastAsia="Times New Roman"/>
                <w:lang w:val="en" w:eastAsia="pl-PL"/>
              </w:rPr>
              <w:br/>
              <w:t xml:space="preserve">PEK_K03 - is prepared to express and defend his/her views, and to persuade others to his/her views </w:t>
            </w:r>
          </w:p>
          <w:p w:rsidR="00551CD3" w:rsidRPr="00352176" w:rsidRDefault="00352176" w:rsidP="00352176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352176">
              <w:rPr>
                <w:rFonts w:eastAsia="Times New Roman"/>
                <w:lang w:val="en" w:eastAsia="pl-PL"/>
              </w:rPr>
              <w:t>PEK_K04 – is aware that managers have to comply with appropriate – professional and ethical standards</w:t>
            </w:r>
          </w:p>
        </w:tc>
      </w:tr>
    </w:tbl>
    <w:p w:rsidR="00551CD3" w:rsidRPr="00352176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352176" w:rsidRPr="00551CD3" w:rsidTr="005D1C50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 xml:space="preserve">Introduction to organizational science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Ownership status. Organizational and legal forms of enterprises. Corporate governance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Managing the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Entrepreneurship, manager, organization – the essence and relations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93263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rPr>
                <w:bCs/>
              </w:rPr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6</w:t>
            </w:r>
            <w:r>
              <w:rPr>
                <w:bCs/>
              </w:rPr>
              <w:t>-7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Designing organizational structure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52176" w:rsidRPr="0035217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Resources, property, potential and capital of organization – tasks and principles of functioning, relationships and developing tendencies.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Communication, information and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10</w:t>
            </w:r>
            <w:r>
              <w:rPr>
                <w:bCs/>
              </w:rPr>
              <w:t>-11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Organizational transformations: birth, growth, decline, and death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lang w:val="en-US"/>
              </w:rPr>
              <w:t>Managing organizational change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Managing conflict, power, and politics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Inter-organizational cooperation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bCs/>
              </w:rPr>
              <w:t>Lec</w:t>
            </w:r>
            <w:r w:rsidRPr="009C40BB">
              <w:rPr>
                <w:bCs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894FDF" w:rsidRDefault="00352176" w:rsidP="00352176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Corporate Social Responsibility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FA2E7A" w:rsidRDefault="00352176" w:rsidP="0035217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2176" w:rsidRPr="001C6190" w:rsidRDefault="00352176" w:rsidP="00352176">
            <w:pPr>
              <w:spacing w:after="0" w:line="240" w:lineRule="auto"/>
              <w:rPr>
                <w:lang w:eastAsia="pl-PL"/>
              </w:rPr>
            </w:pPr>
            <w:r w:rsidRPr="001C6190">
              <w:rPr>
                <w:lang w:eastAsia="pl-PL"/>
              </w:rPr>
              <w:t xml:space="preserve">Total </w:t>
            </w:r>
            <w:proofErr w:type="spellStart"/>
            <w:r w:rsidRPr="001C6190">
              <w:rPr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1C6190" w:rsidRDefault="00352176" w:rsidP="00352176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lastRenderedPageBreak/>
              <w:t xml:space="preserve">Cl </w:t>
            </w:r>
            <w:r w:rsidRPr="009C40BB"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 xml:space="preserve">Introduction to organizational science </w:t>
            </w:r>
            <w:r>
              <w:rPr>
                <w:lang w:val="en-US"/>
              </w:rPr>
              <w:t>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napToGrid w:val="0"/>
              <w:spacing w:after="0" w:line="240" w:lineRule="auto"/>
              <w:jc w:val="center"/>
            </w:pPr>
            <w:r w:rsidRPr="009C40BB">
              <w:t>1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Organizational and legal forms of enterprises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Cross-cultural management issues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4FDF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Analysis and evaluation of o</w:t>
            </w:r>
            <w:r w:rsidRPr="00894FDF">
              <w:rPr>
                <w:lang w:val="en-US"/>
              </w:rPr>
              <w:t xml:space="preserve">rganizational </w:t>
            </w:r>
            <w:r>
              <w:rPr>
                <w:lang w:val="en-US"/>
              </w:rPr>
              <w:t>s</w:t>
            </w:r>
            <w:r w:rsidRPr="00894FDF">
              <w:rPr>
                <w:lang w:val="en-US"/>
              </w:rPr>
              <w:t xml:space="preserve">tructure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52176" w:rsidRPr="00C23C1B" w:rsidRDefault="00352176" w:rsidP="003521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Analysis of work position (obligations, authority and responsibility)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352176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894FDF" w:rsidRDefault="00352176" w:rsidP="00352176">
            <w:pPr>
              <w:spacing w:after="0" w:line="240" w:lineRule="auto"/>
              <w:rPr>
                <w:lang w:val="en-US"/>
              </w:rPr>
            </w:pPr>
            <w:r w:rsidRPr="00894FDF">
              <w:rPr>
                <w:lang w:val="en-US"/>
              </w:rPr>
              <w:t>Managing organizational growth and decline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0E30C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</w:pPr>
            <w:r>
              <w:t xml:space="preserve">Cl </w:t>
            </w:r>
            <w:r w:rsidRPr="009C40BB"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9C40BB" w:rsidRDefault="00352176" w:rsidP="00352176">
            <w:pPr>
              <w:spacing w:after="0" w:line="240" w:lineRule="auto"/>
            </w:pPr>
            <w:r>
              <w:rPr>
                <w:lang w:val="en-US"/>
              </w:rPr>
              <w:t>Corporate Social Responsibility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2176" w:rsidRPr="009C40BB" w:rsidRDefault="00352176" w:rsidP="00352176">
            <w:pPr>
              <w:spacing w:after="0" w:line="240" w:lineRule="auto"/>
              <w:jc w:val="center"/>
            </w:pPr>
            <w:r w:rsidRPr="009C40BB">
              <w:t>2</w:t>
            </w:r>
          </w:p>
        </w:tc>
      </w:tr>
      <w:tr w:rsidR="0035217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551CD3" w:rsidRDefault="00352176" w:rsidP="0035217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551CD3" w:rsidRDefault="00352176" w:rsidP="00352176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176" w:rsidRPr="00551CD3" w:rsidRDefault="00352176" w:rsidP="00352176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Start w:id="8" w:name="table09"/>
      <w:bookmarkStart w:id="9" w:name="table0A"/>
      <w:bookmarkEnd w:id="7"/>
      <w:bookmarkEnd w:id="8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E24185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10" w:name="table0B"/>
            <w:bookmarkEnd w:id="10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D654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N3. Case studies presented during lecture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 xml:space="preserve">N5. Case studies solving (independently by student or jointly with other students) </w:t>
            </w:r>
          </w:p>
          <w:p w:rsidR="00E24185" w:rsidRPr="00E24185" w:rsidRDefault="00E24185" w:rsidP="00E24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551CD3" w:rsidRPr="00E24185" w:rsidRDefault="00E24185" w:rsidP="00E2418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24185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E24185" w:rsidRDefault="00E2418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2"/>
        <w:gridCol w:w="2222"/>
        <w:gridCol w:w="5221"/>
      </w:tblGrid>
      <w:tr w:rsidR="00551CD3" w:rsidRPr="00CD654A" w:rsidTr="00E24185"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24185" w:rsidRPr="00551CD3" w:rsidTr="003D79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pStyle w:val="Akapitzlist"/>
              <w:ind w:left="0"/>
              <w:rPr>
                <w:sz w:val="22"/>
                <w:szCs w:val="22"/>
              </w:rPr>
            </w:pPr>
            <w:r w:rsidRPr="00617D76">
              <w:rPr>
                <w:sz w:val="22"/>
                <w:szCs w:val="22"/>
              </w:rPr>
              <w:t>PEK_U01-4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17D76">
              <w:rPr>
                <w:sz w:val="22"/>
                <w:szCs w:val="22"/>
                <w:lang w:val="en-US"/>
              </w:rPr>
              <w:t xml:space="preserve">Quizzes (during classes) </w:t>
            </w:r>
          </w:p>
        </w:tc>
      </w:tr>
      <w:tr w:rsidR="00E24185" w:rsidRPr="00CD654A" w:rsidTr="003D798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pStyle w:val="Akapitzlist"/>
              <w:ind w:left="0"/>
              <w:rPr>
                <w:sz w:val="22"/>
                <w:szCs w:val="22"/>
              </w:rPr>
            </w:pPr>
            <w:r w:rsidRPr="00617D76">
              <w:rPr>
                <w:sz w:val="22"/>
                <w:szCs w:val="22"/>
              </w:rPr>
              <w:t>PEK_U01-4, PEK _K01-4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17D76">
              <w:rPr>
                <w:sz w:val="22"/>
                <w:szCs w:val="22"/>
                <w:lang w:val="en-US"/>
              </w:rPr>
              <w:t>Scoring students’ involvement and presentations (during classes)</w:t>
            </w:r>
          </w:p>
        </w:tc>
      </w:tr>
      <w:tr w:rsidR="00E24185" w:rsidRPr="00CD654A" w:rsidTr="00DD3B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4185" w:rsidRPr="00617D76" w:rsidRDefault="00E24185" w:rsidP="00E24185">
            <w:pPr>
              <w:spacing w:after="0" w:line="240" w:lineRule="auto"/>
              <w:jc w:val="center"/>
              <w:rPr>
                <w:lang w:val="en-US"/>
              </w:rPr>
            </w:pPr>
            <w:r w:rsidRPr="00E24185">
              <w:rPr>
                <w:lang w:val="en-US"/>
              </w:rPr>
              <w:t>Final mark consists of F1(60%) and F2 (40%)</w:t>
            </w:r>
          </w:p>
        </w:tc>
      </w:tr>
      <w:tr w:rsidR="00E24185" w:rsidRPr="00551CD3" w:rsidTr="00B32E7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24185" w:rsidRPr="00551CD3" w:rsidRDefault="00E24185" w:rsidP="00E2418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617D76" w:rsidRDefault="00E24185" w:rsidP="00E24185">
            <w:pPr>
              <w:pStyle w:val="Akapitzlist"/>
              <w:ind w:left="0"/>
              <w:rPr>
                <w:sz w:val="22"/>
                <w:szCs w:val="22"/>
              </w:rPr>
            </w:pPr>
            <w:r w:rsidRPr="00617D76">
              <w:rPr>
                <w:sz w:val="22"/>
                <w:szCs w:val="22"/>
              </w:rPr>
              <w:t>PEK_W01-5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4185" w:rsidRPr="00F91C2F" w:rsidRDefault="00E24185" w:rsidP="00E24185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Final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92624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CD654A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624B" w:rsidRPr="0092624B" w:rsidRDefault="0092624B" w:rsidP="0092624B">
            <w:pPr>
              <w:spacing w:after="60" w:line="240" w:lineRule="auto"/>
              <w:rPr>
                <w:rFonts w:eastAsia="Calibri"/>
                <w:lang w:eastAsia="pl-PL"/>
              </w:rPr>
            </w:pPr>
            <w:r w:rsidRPr="0092624B">
              <w:rPr>
                <w:rFonts w:eastAsia="Calibri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2624B" w:rsidRPr="0092624B" w:rsidRDefault="0092624B" w:rsidP="0092624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sz w:val="18"/>
                <w:lang w:val="en-US" w:eastAsia="pl-PL"/>
              </w:rPr>
              <w:t xml:space="preserve"> </w:t>
            </w:r>
            <w:r w:rsidRPr="0092624B">
              <w:rPr>
                <w:rFonts w:eastAsia="Calibri"/>
                <w:lang w:val="en-US"/>
              </w:rPr>
              <w:t xml:space="preserve">Robbins S.P., </w:t>
            </w:r>
            <w:proofErr w:type="spellStart"/>
            <w:r w:rsidRPr="0092624B">
              <w:rPr>
                <w:rFonts w:eastAsia="Calibri"/>
                <w:lang w:val="en-US"/>
              </w:rPr>
              <w:t>DeCenzo</w:t>
            </w:r>
            <w:proofErr w:type="spellEnd"/>
            <w:r w:rsidRPr="0092624B">
              <w:rPr>
                <w:rFonts w:eastAsia="Calibri"/>
                <w:lang w:val="en-US"/>
              </w:rPr>
              <w:t xml:space="preserve"> D.: Fundamentals of management: essential concepts and applications, Pearson/Prentice Hall, 2008.</w:t>
            </w:r>
          </w:p>
          <w:p w:rsidR="0092624B" w:rsidRPr="0092624B" w:rsidRDefault="0092624B" w:rsidP="0092624B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 xml:space="preserve">Robbins S.P., Barnwell N.: </w:t>
            </w:r>
            <w:r w:rsidRPr="0092624B">
              <w:rPr>
                <w:rFonts w:eastAsia="Calibri"/>
                <w:iCs/>
                <w:lang w:val="en-US"/>
              </w:rPr>
              <w:t xml:space="preserve">Organization Theory, </w:t>
            </w:r>
            <w:r w:rsidRPr="0092624B">
              <w:rPr>
                <w:rFonts w:eastAsia="Calibri"/>
                <w:lang w:val="en-US"/>
              </w:rPr>
              <w:t>Person, 2006.</w:t>
            </w:r>
          </w:p>
          <w:p w:rsidR="0092624B" w:rsidRPr="0092624B" w:rsidRDefault="0092624B" w:rsidP="0092624B">
            <w:pPr>
              <w:spacing w:after="60" w:line="240" w:lineRule="auto"/>
              <w:rPr>
                <w:rFonts w:eastAsia="Calibri"/>
                <w:lang w:val="en-US" w:eastAsia="pl-PL"/>
              </w:rPr>
            </w:pPr>
            <w:r w:rsidRPr="0092624B">
              <w:rPr>
                <w:rFonts w:eastAsia="Calibri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proofErr w:type="spellStart"/>
            <w:r w:rsidRPr="0092624B">
              <w:rPr>
                <w:rFonts w:eastAsia="Calibri"/>
                <w:lang w:val="en-US"/>
              </w:rPr>
              <w:t>Easterby</w:t>
            </w:r>
            <w:proofErr w:type="spellEnd"/>
            <w:r w:rsidRPr="0092624B">
              <w:rPr>
                <w:rFonts w:eastAsia="Calibri"/>
                <w:lang w:val="en-US"/>
              </w:rPr>
              <w:t>-Smith M., Thorpe R., Jackson P.R.: Management research, SAGE Publications, Los Angeles 2008.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>Griffin R.W.: Management, Houghton Mifflin Company, New York 2008.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>Jones G.R., George J.M., Essentials of contemporary management, McGraw-Hill Irwin, Boston 2007 (2006).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proofErr w:type="spellStart"/>
            <w:r w:rsidRPr="0092624B">
              <w:rPr>
                <w:rFonts w:eastAsia="Calibri"/>
                <w:lang w:val="en-US"/>
              </w:rPr>
              <w:t>Koźmiński</w:t>
            </w:r>
            <w:proofErr w:type="spellEnd"/>
            <w:r w:rsidRPr="0092624B">
              <w:rPr>
                <w:rFonts w:eastAsia="Calibri"/>
                <w:lang w:val="en-US"/>
              </w:rPr>
              <w:t xml:space="preserve"> A.K.: Management in transition,  </w:t>
            </w:r>
            <w:proofErr w:type="spellStart"/>
            <w:r w:rsidRPr="0092624B">
              <w:rPr>
                <w:rFonts w:eastAsia="Calibri"/>
                <w:lang w:val="en-US"/>
              </w:rPr>
              <w:t>Difin</w:t>
            </w:r>
            <w:proofErr w:type="spellEnd"/>
            <w:r w:rsidRPr="0092624B">
              <w:rPr>
                <w:rFonts w:eastAsia="Calibri"/>
                <w:lang w:val="en-US"/>
              </w:rPr>
              <w:t>, Warsaw 2008.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 w:eastAsia="pl-PL"/>
              </w:rPr>
              <w:t>McKee A.: Management: a focus on leaders, Pearson , Boston 2012.</w:t>
            </w:r>
          </w:p>
          <w:p w:rsidR="0092624B" w:rsidRPr="0092624B" w:rsidRDefault="0092624B" w:rsidP="0092624B">
            <w:pPr>
              <w:numPr>
                <w:ilvl w:val="0"/>
                <w:numId w:val="2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lang w:val="en-US"/>
              </w:rPr>
            </w:pPr>
            <w:proofErr w:type="spellStart"/>
            <w:r w:rsidRPr="0092624B">
              <w:rPr>
                <w:rFonts w:eastAsia="Calibri"/>
                <w:lang w:val="en-US"/>
              </w:rPr>
              <w:t>Messick</w:t>
            </w:r>
            <w:proofErr w:type="spellEnd"/>
            <w:r w:rsidRPr="0092624B">
              <w:rPr>
                <w:rFonts w:eastAsia="Calibri"/>
                <w:lang w:val="en-US"/>
              </w:rPr>
              <w:t xml:space="preserve"> D.M., Kramer R.M.: The psychology of leadership: new perspectives and research, Lawrence Erlbaum Associates, London 2005.</w:t>
            </w:r>
          </w:p>
          <w:p w:rsidR="00551CD3" w:rsidRPr="0092624B" w:rsidRDefault="0092624B" w:rsidP="0092624B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92624B">
              <w:rPr>
                <w:rFonts w:eastAsia="Calibri"/>
                <w:lang w:val="en-US"/>
              </w:rPr>
              <w:lastRenderedPageBreak/>
              <w:t>Robbins S.P., Coulter M.: Management, Pearson/Prentice Hall, 2009.</w:t>
            </w:r>
          </w:p>
        </w:tc>
      </w:tr>
      <w:tr w:rsidR="00551CD3" w:rsidRPr="00CD654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92624B" w:rsidRPr="0092624B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624B" w:rsidRPr="00283D39" w:rsidRDefault="00CD654A" w:rsidP="00CD654A">
            <w:pPr>
              <w:snapToGrid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Adam </w:t>
            </w:r>
            <w:proofErr w:type="spellStart"/>
            <w:r>
              <w:rPr>
                <w:bCs/>
              </w:rPr>
              <w:t>Dzidowski</w:t>
            </w:r>
            <w:proofErr w:type="spellEnd"/>
            <w:r w:rsidR="0092624B" w:rsidRPr="00283D39">
              <w:rPr>
                <w:bCs/>
              </w:rPr>
              <w:t xml:space="preserve">, </w:t>
            </w:r>
            <w:hyperlink r:id="rId6" w:history="1">
              <w:r w:rsidRPr="00305641">
                <w:rPr>
                  <w:rStyle w:val="Hipercze"/>
                  <w:bCs/>
                </w:rPr>
                <w:t>adam.dzidowski@pwr.edu.pl</w:t>
              </w:r>
            </w:hyperlink>
            <w:r>
              <w:rPr>
                <w:bCs/>
              </w:rPr>
              <w:t xml:space="preserve"> </w:t>
            </w:r>
            <w:bookmarkStart w:id="13" w:name="_GoBack"/>
            <w:bookmarkEnd w:id="13"/>
          </w:p>
        </w:tc>
      </w:tr>
    </w:tbl>
    <w:p w:rsidR="008E023A" w:rsidRPr="0033569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33569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E07D7"/>
    <w:rsid w:val="00103BCA"/>
    <w:rsid w:val="00125A18"/>
    <w:rsid w:val="001503EC"/>
    <w:rsid w:val="0016450C"/>
    <w:rsid w:val="002302A0"/>
    <w:rsid w:val="00244177"/>
    <w:rsid w:val="00335690"/>
    <w:rsid w:val="00352176"/>
    <w:rsid w:val="003B6762"/>
    <w:rsid w:val="003B6C96"/>
    <w:rsid w:val="003B7CCA"/>
    <w:rsid w:val="003C337D"/>
    <w:rsid w:val="004703C6"/>
    <w:rsid w:val="00550141"/>
    <w:rsid w:val="0055078F"/>
    <w:rsid w:val="00551CD3"/>
    <w:rsid w:val="005E15C5"/>
    <w:rsid w:val="00611AD1"/>
    <w:rsid w:val="00686555"/>
    <w:rsid w:val="006F2115"/>
    <w:rsid w:val="00726225"/>
    <w:rsid w:val="0077451C"/>
    <w:rsid w:val="00795A00"/>
    <w:rsid w:val="0087370D"/>
    <w:rsid w:val="008D5923"/>
    <w:rsid w:val="008E023A"/>
    <w:rsid w:val="0092624B"/>
    <w:rsid w:val="00930E6E"/>
    <w:rsid w:val="009C0D7F"/>
    <w:rsid w:val="00A407D8"/>
    <w:rsid w:val="00A8073E"/>
    <w:rsid w:val="00AA13D5"/>
    <w:rsid w:val="00BA602F"/>
    <w:rsid w:val="00C25E8B"/>
    <w:rsid w:val="00CD654A"/>
    <w:rsid w:val="00D509FD"/>
    <w:rsid w:val="00D5178F"/>
    <w:rsid w:val="00E24185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352176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2176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E24185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D65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352176"/>
    <w:pPr>
      <w:spacing w:after="0" w:line="240" w:lineRule="auto"/>
    </w:pPr>
    <w:rPr>
      <w:rFonts w:ascii="Calibri" w:eastAsia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52176"/>
    <w:rPr>
      <w:rFonts w:ascii="Calibri" w:eastAsia="Calibri" w:hAnsi="Calibri"/>
      <w:sz w:val="22"/>
      <w:szCs w:val="21"/>
    </w:rPr>
  </w:style>
  <w:style w:type="paragraph" w:styleId="Akapitzlist">
    <w:name w:val="List Paragraph"/>
    <w:basedOn w:val="Normalny"/>
    <w:uiPriority w:val="34"/>
    <w:qFormat/>
    <w:rsid w:val="00E24185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D6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am.dzidow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8BE8FAE1.dotm</Template>
  <TotalTime>8</TotalTime>
  <Pages>4</Pages>
  <Words>929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13</cp:revision>
  <cp:lastPrinted>2019-01-18T07:41:00Z</cp:lastPrinted>
  <dcterms:created xsi:type="dcterms:W3CDTF">2019-02-22T07:03:00Z</dcterms:created>
  <dcterms:modified xsi:type="dcterms:W3CDTF">2021-11-29T10:54:00Z</dcterms:modified>
</cp:coreProperties>
</file>